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ED380D" w14:textId="77777777" w:rsidR="00D20754" w:rsidRDefault="00D20754" w:rsidP="00D2075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Please thoroughly and to the best of your ability fill out the information below. </w:t>
      </w:r>
    </w:p>
    <w:p w14:paraId="7F8C174C" w14:textId="77777777" w:rsidR="00D20754" w:rsidRDefault="00D20754" w:rsidP="00D2075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Candidate’s </w:t>
      </w:r>
      <w:r w:rsidR="003B3E7E">
        <w:rPr>
          <w:rFonts w:ascii="Times New Roman" w:hAnsi="Times New Roman" w:cs="Times New Roman"/>
          <w:b/>
          <w:sz w:val="24"/>
          <w:szCs w:val="24"/>
        </w:rPr>
        <w:t xml:space="preserve">Full </w:t>
      </w:r>
      <w:r>
        <w:rPr>
          <w:rFonts w:ascii="Times New Roman" w:hAnsi="Times New Roman" w:cs="Times New Roman"/>
          <w:b/>
          <w:sz w:val="24"/>
          <w:szCs w:val="24"/>
        </w:rPr>
        <w:t xml:space="preserve">Name: </w:t>
      </w:r>
      <w:r>
        <w:rPr>
          <w:rFonts w:ascii="Times New Roman" w:hAnsi="Times New Roman" w:cs="Times New Roman"/>
          <w:sz w:val="24"/>
          <w:szCs w:val="24"/>
        </w:rPr>
        <w:t>_________________________________</w:t>
      </w:r>
    </w:p>
    <w:p w14:paraId="3C66B0E0" w14:textId="77777777" w:rsidR="000D202B" w:rsidRDefault="00D20754" w:rsidP="00D2075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Mother’s </w:t>
      </w:r>
      <w:r w:rsidR="000D202B">
        <w:rPr>
          <w:rFonts w:ascii="Times New Roman" w:hAnsi="Times New Roman" w:cs="Times New Roman"/>
          <w:b/>
          <w:sz w:val="24"/>
          <w:szCs w:val="24"/>
        </w:rPr>
        <w:t xml:space="preserve">First </w:t>
      </w:r>
      <w:r>
        <w:rPr>
          <w:rFonts w:ascii="Times New Roman" w:hAnsi="Times New Roman" w:cs="Times New Roman"/>
          <w:b/>
          <w:sz w:val="24"/>
          <w:szCs w:val="24"/>
        </w:rPr>
        <w:t>Name</w:t>
      </w:r>
      <w:r w:rsidR="003B3E7E">
        <w:rPr>
          <w:rFonts w:ascii="Times New Roman" w:hAnsi="Times New Roman" w:cs="Times New Roman"/>
          <w:b/>
          <w:sz w:val="24"/>
          <w:szCs w:val="24"/>
        </w:rPr>
        <w:t xml:space="preserve">: _________________ </w:t>
      </w:r>
      <w:r w:rsidR="000D202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B3E7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D202B">
        <w:rPr>
          <w:rFonts w:ascii="Times New Roman" w:hAnsi="Times New Roman" w:cs="Times New Roman"/>
          <w:b/>
          <w:sz w:val="24"/>
          <w:szCs w:val="24"/>
        </w:rPr>
        <w:t>Mother’s Maiden Name: _________________</w:t>
      </w:r>
    </w:p>
    <w:p w14:paraId="6B69DE64" w14:textId="5D44327A" w:rsidR="00D20754" w:rsidRDefault="00D20754" w:rsidP="007F211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Father’s</w:t>
      </w:r>
      <w:r w:rsidR="007F211C">
        <w:rPr>
          <w:rFonts w:ascii="Times New Roman" w:hAnsi="Times New Roman" w:cs="Times New Roman"/>
          <w:b/>
          <w:sz w:val="24"/>
          <w:szCs w:val="24"/>
        </w:rPr>
        <w:t xml:space="preserve"> First and Last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B3E7E">
        <w:rPr>
          <w:rFonts w:ascii="Times New Roman" w:hAnsi="Times New Roman" w:cs="Times New Roman"/>
          <w:b/>
          <w:sz w:val="24"/>
          <w:szCs w:val="24"/>
        </w:rPr>
        <w:t>Name: _____________</w:t>
      </w:r>
      <w:r w:rsidR="000D202B">
        <w:rPr>
          <w:rFonts w:ascii="Times New Roman" w:hAnsi="Times New Roman" w:cs="Times New Roman"/>
          <w:b/>
          <w:sz w:val="24"/>
          <w:szCs w:val="24"/>
        </w:rPr>
        <w:t>____</w:t>
      </w:r>
    </w:p>
    <w:p w14:paraId="50F8C5DC" w14:textId="77777777" w:rsidR="001657C9" w:rsidRDefault="001657C9" w:rsidP="00D20754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578599D6" w14:textId="4B13C852" w:rsidR="00D20754" w:rsidRDefault="00D20754" w:rsidP="00D20754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2275FB">
        <w:rPr>
          <w:rFonts w:ascii="Times New Roman" w:hAnsi="Times New Roman" w:cs="Times New Roman"/>
          <w:b/>
          <w:i/>
          <w:sz w:val="28"/>
          <w:szCs w:val="28"/>
        </w:rPr>
        <w:t>Baptismal Information</w:t>
      </w:r>
    </w:p>
    <w:p w14:paraId="79E37406" w14:textId="1800C202" w:rsidR="007F211C" w:rsidRPr="007F211C" w:rsidRDefault="007F211C" w:rsidP="007F211C">
      <w:pPr>
        <w:jc w:val="center"/>
        <w:rPr>
          <w:rFonts w:ascii="Times New Roman" w:hAnsi="Times New Roman" w:cs="Times New Roman"/>
          <w:i/>
          <w:sz w:val="21"/>
          <w:szCs w:val="28"/>
        </w:rPr>
      </w:pPr>
      <w:r>
        <w:rPr>
          <w:rFonts w:ascii="Times New Roman" w:hAnsi="Times New Roman" w:cs="Times New Roman"/>
          <w:i/>
          <w:sz w:val="21"/>
          <w:szCs w:val="28"/>
        </w:rPr>
        <w:t>If baptized at OLMM, please only fill out “Church Name”</w:t>
      </w:r>
    </w:p>
    <w:p w14:paraId="3B6B9C28" w14:textId="77777777" w:rsidR="00F17619" w:rsidRDefault="00F17619" w:rsidP="00F1761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Date: __________________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Church Name: __________________________________</w:t>
      </w:r>
    </w:p>
    <w:p w14:paraId="2A527636" w14:textId="77777777" w:rsidR="00D20754" w:rsidRDefault="00D20754" w:rsidP="00D2075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Church Address: ______________________________________________________________</w:t>
      </w:r>
    </w:p>
    <w:p w14:paraId="388DBAA0" w14:textId="77777777" w:rsidR="00D20754" w:rsidRDefault="00D20754" w:rsidP="00D2075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City: ______________________________</w:t>
      </w:r>
      <w:r w:rsidR="00F17619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State: ______________________________</w:t>
      </w:r>
    </w:p>
    <w:p w14:paraId="303D7121" w14:textId="77777777" w:rsidR="00D20754" w:rsidRDefault="00D20754" w:rsidP="00D2075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Zip Code: ________________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="00F17619">
        <w:rPr>
          <w:rFonts w:ascii="Times New Roman" w:hAnsi="Times New Roman" w:cs="Times New Roman"/>
          <w:b/>
          <w:sz w:val="24"/>
          <w:szCs w:val="24"/>
        </w:rPr>
        <w:tab/>
      </w:r>
      <w:r w:rsidR="00F17619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Country: ______________</w:t>
      </w:r>
    </w:p>
    <w:p w14:paraId="4029D322" w14:textId="77777777" w:rsidR="00F17619" w:rsidRDefault="00F17619" w:rsidP="00D2075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To your knowledge, has the Church’s name changed or has it merged?     </w:t>
      </w:r>
      <w:r>
        <w:rPr>
          <w:rFonts w:ascii="Times New Roman" w:hAnsi="Times New Roman" w:cs="Times New Roman"/>
          <w:sz w:val="24"/>
          <w:szCs w:val="24"/>
        </w:rPr>
        <w:t>Yes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No</w:t>
      </w:r>
    </w:p>
    <w:p w14:paraId="5C39AC79" w14:textId="5998812A" w:rsidR="008849DB" w:rsidRDefault="00F17619" w:rsidP="00D2075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If so, what is the current Parish name? ____________________________________________</w:t>
      </w:r>
    </w:p>
    <w:p w14:paraId="328F251D" w14:textId="77777777" w:rsidR="008849DB" w:rsidRDefault="008849DB" w:rsidP="008849DB">
      <w:pPr>
        <w:jc w:val="center"/>
        <w:rPr>
          <w:rFonts w:ascii="Times New Roman" w:hAnsi="Times New Roman" w:cs="Times New Roman"/>
          <w:b/>
          <w:i/>
          <w:iCs/>
          <w:sz w:val="24"/>
          <w:szCs w:val="24"/>
        </w:rPr>
      </w:pPr>
    </w:p>
    <w:p w14:paraId="60C47557" w14:textId="3505976E" w:rsidR="008849DB" w:rsidRPr="008849DB" w:rsidRDefault="008849DB" w:rsidP="008849DB">
      <w:pPr>
        <w:jc w:val="center"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8849DB">
        <w:rPr>
          <w:rFonts w:ascii="Times New Roman" w:hAnsi="Times New Roman" w:cs="Times New Roman"/>
          <w:b/>
          <w:i/>
          <w:iCs/>
          <w:sz w:val="28"/>
          <w:szCs w:val="28"/>
        </w:rPr>
        <w:t>First Eucharist Information</w:t>
      </w:r>
    </w:p>
    <w:p w14:paraId="6340C73C" w14:textId="7268AEC4" w:rsidR="008849DB" w:rsidRPr="007F211C" w:rsidRDefault="008849DB" w:rsidP="008849DB">
      <w:pPr>
        <w:jc w:val="center"/>
        <w:rPr>
          <w:rFonts w:ascii="Times New Roman" w:hAnsi="Times New Roman" w:cs="Times New Roman"/>
          <w:i/>
          <w:sz w:val="21"/>
          <w:szCs w:val="28"/>
        </w:rPr>
      </w:pPr>
      <w:r>
        <w:rPr>
          <w:rFonts w:ascii="Times New Roman" w:hAnsi="Times New Roman" w:cs="Times New Roman"/>
          <w:i/>
          <w:sz w:val="21"/>
          <w:szCs w:val="28"/>
        </w:rPr>
        <w:t>If at OLMM, please only fill out “Church Name”</w:t>
      </w:r>
    </w:p>
    <w:p w14:paraId="4728415B" w14:textId="77777777" w:rsidR="008849DB" w:rsidRDefault="008849DB" w:rsidP="008849D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Date: __________________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Church Name: __________________________________</w:t>
      </w:r>
    </w:p>
    <w:p w14:paraId="6E6023DC" w14:textId="77777777" w:rsidR="008849DB" w:rsidRDefault="008849DB" w:rsidP="008849D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Church Address: ______________________________________________________________</w:t>
      </w:r>
    </w:p>
    <w:p w14:paraId="794CAD06" w14:textId="77777777" w:rsidR="008849DB" w:rsidRDefault="008849DB" w:rsidP="008849D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City: ______________________________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State: ______________________________</w:t>
      </w:r>
    </w:p>
    <w:p w14:paraId="0D96B3FF" w14:textId="77777777" w:rsidR="008849DB" w:rsidRDefault="008849DB" w:rsidP="008849D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Zip Code: ________________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Country: ______________</w:t>
      </w:r>
    </w:p>
    <w:p w14:paraId="6983F801" w14:textId="77777777" w:rsidR="008849DB" w:rsidRDefault="008849DB" w:rsidP="008849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To your knowledge, has the Church’s name changed or has it merged?     </w:t>
      </w:r>
      <w:r>
        <w:rPr>
          <w:rFonts w:ascii="Times New Roman" w:hAnsi="Times New Roman" w:cs="Times New Roman"/>
          <w:sz w:val="24"/>
          <w:szCs w:val="24"/>
        </w:rPr>
        <w:t>Yes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No</w:t>
      </w:r>
    </w:p>
    <w:p w14:paraId="06CE2B50" w14:textId="77777777" w:rsidR="008849DB" w:rsidRDefault="008849DB" w:rsidP="008849D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If so, what is the current Parish name? ____________________________________________</w:t>
      </w:r>
    </w:p>
    <w:p w14:paraId="7944E637" w14:textId="77777777" w:rsidR="008849DB" w:rsidRPr="008849DB" w:rsidRDefault="008849DB" w:rsidP="008849DB">
      <w:pPr>
        <w:jc w:val="center"/>
        <w:rPr>
          <w:rFonts w:ascii="Times New Roman" w:hAnsi="Times New Roman" w:cs="Times New Roman"/>
          <w:b/>
          <w:i/>
          <w:iCs/>
          <w:sz w:val="24"/>
          <w:szCs w:val="24"/>
        </w:rPr>
      </w:pPr>
    </w:p>
    <w:sectPr w:rsidR="008849DB" w:rsidRPr="008849DB" w:rsidSect="000D202B">
      <w:headerReference w:type="default" r:id="rId7"/>
      <w:pgSz w:w="12240" w:h="15840"/>
      <w:pgMar w:top="288" w:right="1440" w:bottom="288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9C2E46" w14:textId="77777777" w:rsidR="00125E7A" w:rsidRDefault="00125E7A" w:rsidP="004D5D17">
      <w:pPr>
        <w:spacing w:after="0" w:line="240" w:lineRule="auto"/>
      </w:pPr>
      <w:r>
        <w:separator/>
      </w:r>
    </w:p>
  </w:endnote>
  <w:endnote w:type="continuationSeparator" w:id="0">
    <w:p w14:paraId="33459F69" w14:textId="77777777" w:rsidR="00125E7A" w:rsidRDefault="00125E7A" w:rsidP="004D5D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Garamond Pro Bold">
    <w:altName w:val="Garamond"/>
    <w:panose1 w:val="020B0604020202020204"/>
    <w:charset w:val="00"/>
    <w:family w:val="roman"/>
    <w:notTrueType/>
    <w:pitch w:val="variable"/>
    <w:sig w:usb0="00000001" w:usb1="00000001" w:usb2="00000000" w:usb3="00000000" w:csb0="00000093" w:csb1="00000000"/>
  </w:font>
  <w:font w:name="Adobe Garamond Pro">
    <w:altName w:val="Garamond"/>
    <w:panose1 w:val="020B0604020202020204"/>
    <w:charset w:val="00"/>
    <w:family w:val="roman"/>
    <w:notTrueType/>
    <w:pitch w:val="variable"/>
    <w:sig w:usb0="00000001" w:usb1="00000001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5803E7" w14:textId="77777777" w:rsidR="00125E7A" w:rsidRDefault="00125E7A" w:rsidP="004D5D17">
      <w:pPr>
        <w:spacing w:after="0" w:line="240" w:lineRule="auto"/>
      </w:pPr>
      <w:r>
        <w:separator/>
      </w:r>
    </w:p>
  </w:footnote>
  <w:footnote w:type="continuationSeparator" w:id="0">
    <w:p w14:paraId="69C7EA1C" w14:textId="77777777" w:rsidR="00125E7A" w:rsidRDefault="00125E7A" w:rsidP="004D5D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5E469" w14:textId="77777777" w:rsidR="00C6670A" w:rsidRPr="008849DB" w:rsidRDefault="00C6670A" w:rsidP="00C6670A">
    <w:pPr>
      <w:pStyle w:val="Header"/>
      <w:jc w:val="right"/>
      <w:rPr>
        <w:rFonts w:ascii="Adobe Garamond Pro" w:hAnsi="Adobe Garamond Pro"/>
        <w:sz w:val="28"/>
        <w:szCs w:val="28"/>
      </w:rPr>
    </w:pPr>
    <w:r w:rsidRPr="008849DB">
      <w:rPr>
        <w:rFonts w:ascii="Adobe Garamond Pro Bold" w:hAnsi="Adobe Garamond Pro Bold"/>
        <w:noProof/>
        <w:sz w:val="28"/>
        <w:szCs w:val="28"/>
      </w:rPr>
      <w:drawing>
        <wp:anchor distT="0" distB="0" distL="114300" distR="114300" simplePos="0" relativeHeight="251659264" behindDoc="1" locked="0" layoutInCell="1" allowOverlap="1" wp14:anchorId="6D26277A" wp14:editId="14D54629">
          <wp:simplePos x="0" y="0"/>
          <wp:positionH relativeFrom="column">
            <wp:posOffset>-63500</wp:posOffset>
          </wp:positionH>
          <wp:positionV relativeFrom="paragraph">
            <wp:posOffset>-141605</wp:posOffset>
          </wp:positionV>
          <wp:extent cx="1036320" cy="1056005"/>
          <wp:effectExtent l="0" t="0" r="5080" b="0"/>
          <wp:wrapTight wrapText="bothSides">
            <wp:wrapPolygon edited="0">
              <wp:start x="9529" y="260"/>
              <wp:lineTo x="7412" y="1039"/>
              <wp:lineTo x="1853" y="3897"/>
              <wp:lineTo x="1853" y="4936"/>
              <wp:lineTo x="265" y="9092"/>
              <wp:lineTo x="265" y="10131"/>
              <wp:lineTo x="529" y="13248"/>
              <wp:lineTo x="2912" y="17924"/>
              <wp:lineTo x="8471" y="20782"/>
              <wp:lineTo x="13235" y="20782"/>
              <wp:lineTo x="18794" y="17664"/>
              <wp:lineTo x="19059" y="17405"/>
              <wp:lineTo x="21176" y="13248"/>
              <wp:lineTo x="21441" y="8832"/>
              <wp:lineTo x="19853" y="4156"/>
              <wp:lineTo x="14559" y="1039"/>
              <wp:lineTo x="12176" y="260"/>
              <wp:lineTo x="9529" y="260"/>
            </wp:wrapPolygon>
          </wp:wrapTight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iraculous medal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320" cy="10560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849DB">
      <w:rPr>
        <w:rFonts w:ascii="Adobe Garamond Pro Bold" w:hAnsi="Adobe Garamond Pro Bold"/>
        <w:b/>
        <w:sz w:val="28"/>
        <w:szCs w:val="28"/>
      </w:rPr>
      <w:t>Our Lady of the Miraculous Medal Parish</w:t>
    </w:r>
    <w:r w:rsidRPr="008849DB">
      <w:rPr>
        <w:rFonts w:ascii="Adobe Garamond Pro" w:hAnsi="Adobe Garamond Pro"/>
        <w:sz w:val="28"/>
        <w:szCs w:val="28"/>
      </w:rPr>
      <w:br/>
    </w:r>
    <w:r w:rsidRPr="008849DB">
      <w:rPr>
        <w:rFonts w:ascii="Adobe Garamond Pro" w:hAnsi="Adobe Garamond Pro"/>
        <w:b/>
        <w:sz w:val="28"/>
        <w:szCs w:val="28"/>
      </w:rPr>
      <w:t>Office of Faith Formation</w:t>
    </w:r>
  </w:p>
  <w:p w14:paraId="569853A7" w14:textId="77777777" w:rsidR="00C6670A" w:rsidRPr="008849DB" w:rsidRDefault="00C6670A" w:rsidP="00C6670A">
    <w:pPr>
      <w:pStyle w:val="Header"/>
      <w:jc w:val="right"/>
      <w:rPr>
        <w:rFonts w:ascii="Adobe Garamond Pro" w:hAnsi="Adobe Garamond Pro"/>
        <w:sz w:val="28"/>
        <w:szCs w:val="28"/>
      </w:rPr>
    </w:pPr>
    <w:r w:rsidRPr="008849DB">
      <w:rPr>
        <w:rFonts w:ascii="Adobe Garamond Pro" w:hAnsi="Adobe Garamond Pro"/>
        <w:sz w:val="28"/>
        <w:szCs w:val="28"/>
      </w:rPr>
      <w:t>289 Lafayette Road</w:t>
    </w:r>
  </w:p>
  <w:p w14:paraId="7ACB8C50" w14:textId="54F15102" w:rsidR="00AF43CB" w:rsidRDefault="00C6670A" w:rsidP="008849DB">
    <w:pPr>
      <w:pStyle w:val="Header"/>
      <w:jc w:val="right"/>
      <w:rPr>
        <w:rFonts w:ascii="Adobe Garamond Pro" w:hAnsi="Adobe Garamond Pro"/>
        <w:sz w:val="28"/>
        <w:szCs w:val="28"/>
      </w:rPr>
    </w:pPr>
    <w:r w:rsidRPr="008849DB">
      <w:rPr>
        <w:rFonts w:ascii="Adobe Garamond Pro" w:hAnsi="Adobe Garamond Pro"/>
        <w:sz w:val="28"/>
        <w:szCs w:val="28"/>
      </w:rPr>
      <w:t>Hampton, NH 03842</w:t>
    </w:r>
  </w:p>
  <w:p w14:paraId="6DD2D118" w14:textId="77777777" w:rsidR="005908AC" w:rsidRPr="005908AC" w:rsidRDefault="005908AC" w:rsidP="001516D9">
    <w:pPr>
      <w:pStyle w:val="Header"/>
      <w:jc w:val="center"/>
      <w:rPr>
        <w:rFonts w:ascii="Adobe Garamond Pro" w:hAnsi="Adobe Garamond Pro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hideSpellingErrors/>
  <w:hideGrammaticalErrors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0754"/>
    <w:rsid w:val="00077441"/>
    <w:rsid w:val="000D202B"/>
    <w:rsid w:val="00125E7A"/>
    <w:rsid w:val="001516D9"/>
    <w:rsid w:val="001657C9"/>
    <w:rsid w:val="001A0014"/>
    <w:rsid w:val="001A2F51"/>
    <w:rsid w:val="001C3640"/>
    <w:rsid w:val="001C46C9"/>
    <w:rsid w:val="002275FB"/>
    <w:rsid w:val="0026706A"/>
    <w:rsid w:val="0027627B"/>
    <w:rsid w:val="002E14F5"/>
    <w:rsid w:val="00357BB4"/>
    <w:rsid w:val="003B3E7E"/>
    <w:rsid w:val="004069E5"/>
    <w:rsid w:val="004406E3"/>
    <w:rsid w:val="004442FA"/>
    <w:rsid w:val="004D5D17"/>
    <w:rsid w:val="005908AC"/>
    <w:rsid w:val="005B13FF"/>
    <w:rsid w:val="005E372E"/>
    <w:rsid w:val="006064FD"/>
    <w:rsid w:val="006630F5"/>
    <w:rsid w:val="00691106"/>
    <w:rsid w:val="006C0D0F"/>
    <w:rsid w:val="006E2DBD"/>
    <w:rsid w:val="00703170"/>
    <w:rsid w:val="00725979"/>
    <w:rsid w:val="00744BE2"/>
    <w:rsid w:val="00787543"/>
    <w:rsid w:val="00792CB1"/>
    <w:rsid w:val="007D778A"/>
    <w:rsid w:val="007F211C"/>
    <w:rsid w:val="007F49C7"/>
    <w:rsid w:val="00805699"/>
    <w:rsid w:val="008849DB"/>
    <w:rsid w:val="0096699B"/>
    <w:rsid w:val="00A76A5A"/>
    <w:rsid w:val="00A93A28"/>
    <w:rsid w:val="00AF43CB"/>
    <w:rsid w:val="00B2096D"/>
    <w:rsid w:val="00B31E6A"/>
    <w:rsid w:val="00BC24D6"/>
    <w:rsid w:val="00BD05A0"/>
    <w:rsid w:val="00C132BA"/>
    <w:rsid w:val="00C6670A"/>
    <w:rsid w:val="00C86A33"/>
    <w:rsid w:val="00CC4B6F"/>
    <w:rsid w:val="00CD07D9"/>
    <w:rsid w:val="00D043BE"/>
    <w:rsid w:val="00D20754"/>
    <w:rsid w:val="00DC607D"/>
    <w:rsid w:val="00DD1A3E"/>
    <w:rsid w:val="00DD774A"/>
    <w:rsid w:val="00DE38B1"/>
    <w:rsid w:val="00E83C94"/>
    <w:rsid w:val="00EA34C2"/>
    <w:rsid w:val="00EA4286"/>
    <w:rsid w:val="00EB2F33"/>
    <w:rsid w:val="00ED6110"/>
    <w:rsid w:val="00F17619"/>
    <w:rsid w:val="00F92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5DFEC2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D5D17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D5D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5D17"/>
  </w:style>
  <w:style w:type="paragraph" w:styleId="Footer">
    <w:name w:val="footer"/>
    <w:basedOn w:val="Normal"/>
    <w:link w:val="FooterChar"/>
    <w:uiPriority w:val="99"/>
    <w:unhideWhenUsed/>
    <w:rsid w:val="004D5D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5D17"/>
  </w:style>
  <w:style w:type="paragraph" w:styleId="BalloonText">
    <w:name w:val="Balloon Text"/>
    <w:basedOn w:val="Normal"/>
    <w:link w:val="BalloonTextChar"/>
    <w:uiPriority w:val="99"/>
    <w:semiHidden/>
    <w:unhideWhenUsed/>
    <w:rsid w:val="005E37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37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fortin\Documents\OLMM%20Letter%20Template%20Updated%2010211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DD9AD6-5BBA-7F49-A28D-18C9EE3192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C:\Users\cfortin\Documents\OLMM Letter Template Updated 102113.dotx</Template>
  <TotalTime>0</TotalTime>
  <Pages>1</Pages>
  <Words>196</Words>
  <Characters>1121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 Fortin</dc:creator>
  <cp:lastModifiedBy>Blake Richards</cp:lastModifiedBy>
  <cp:revision>2</cp:revision>
  <cp:lastPrinted>2021-09-13T18:12:00Z</cp:lastPrinted>
  <dcterms:created xsi:type="dcterms:W3CDTF">2023-03-28T18:17:00Z</dcterms:created>
  <dcterms:modified xsi:type="dcterms:W3CDTF">2023-03-28T18:17:00Z</dcterms:modified>
</cp:coreProperties>
</file>